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3"/>
        <w:gridCol w:w="2983"/>
        <w:gridCol w:w="2983"/>
        <w:gridCol w:w="2983"/>
        <w:gridCol w:w="2984"/>
      </w:tblGrid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CD6" w:rsidRPr="005A3A36" w:rsidRDefault="00AB1BCE" w:rsidP="00781CD6">
            <w:pPr>
              <w:pBdr>
                <w:bottom w:val="single" w:sz="12" w:space="1" w:color="auto"/>
              </w:pBdr>
              <w:jc w:val="center"/>
              <w:rPr>
                <w:color w:val="000000"/>
              </w:rPr>
            </w:pPr>
            <w:bookmarkStart w:id="0" w:name="header_org_name"/>
            <w:bookmarkEnd w:id="0"/>
            <w:r>
              <w:rPr>
                <w:color w:val="000000"/>
              </w:rPr>
              <w:t xml:space="preserve">Муниципальное казенное учреждение культуры  </w:t>
            </w:r>
            <w:proofErr w:type="spellStart"/>
            <w:r>
              <w:rPr>
                <w:color w:val="000000"/>
              </w:rPr>
              <w:t>Большеприваловский</w:t>
            </w:r>
            <w:proofErr w:type="spellEnd"/>
            <w:r>
              <w:rPr>
                <w:color w:val="000000"/>
              </w:rPr>
              <w:t xml:space="preserve"> сельский Дом культуры»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b/>
                <w:color w:val="000000"/>
              </w:rPr>
            </w:pPr>
            <w:r w:rsidRPr="006E4C5C">
              <w:rPr>
                <w:color w:val="000000"/>
                <w:vertAlign w:val="superscript"/>
              </w:rPr>
              <w:t>(полное наименование работодателя)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81CD6" w:rsidRPr="005A3A36" w:rsidRDefault="00AB1BCE" w:rsidP="00781CD6">
            <w:pPr>
              <w:pBdr>
                <w:bottom w:val="single" w:sz="12" w:space="1" w:color="auto"/>
              </w:pBdr>
              <w:jc w:val="center"/>
              <w:rPr>
                <w:color w:val="000000"/>
              </w:rPr>
            </w:pPr>
            <w:bookmarkStart w:id="1" w:name="header_org_info"/>
            <w:bookmarkEnd w:id="1"/>
            <w:r>
              <w:rPr>
                <w:color w:val="000000"/>
              </w:rPr>
              <w:t xml:space="preserve">396101, Воронежская область, Верхнехавский район,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. </w:t>
            </w:r>
            <w:proofErr w:type="gramStart"/>
            <w:r>
              <w:rPr>
                <w:color w:val="000000"/>
              </w:rPr>
              <w:t>Большая</w:t>
            </w:r>
            <w:proofErr w:type="gramEnd"/>
            <w:r>
              <w:rPr>
                <w:color w:val="000000"/>
              </w:rPr>
              <w:t xml:space="preserve"> Приваловка, ул. Гагарина 1б;              </w:t>
            </w:r>
            <w:proofErr w:type="spellStart"/>
            <w:r>
              <w:rPr>
                <w:color w:val="000000"/>
              </w:rPr>
              <w:t>Кавера</w:t>
            </w:r>
            <w:proofErr w:type="spellEnd"/>
            <w:r>
              <w:rPr>
                <w:color w:val="000000"/>
              </w:rPr>
              <w:t xml:space="preserve"> Светлана Анатольевна; kaveras@list.ru</w:t>
            </w:r>
          </w:p>
        </w:tc>
      </w:tr>
      <w:tr w:rsidR="00781CD6" w:rsidRPr="00A655FE" w:rsidTr="00781CD6">
        <w:trPr>
          <w:jc w:val="center"/>
        </w:trPr>
        <w:tc>
          <w:tcPr>
            <w:tcW w:w="1491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b/>
                <w:color w:val="000000"/>
              </w:rPr>
            </w:pPr>
            <w:proofErr w:type="gramStart"/>
            <w:r w:rsidRPr="006E4C5C">
              <w:rPr>
                <w:color w:val="000000"/>
                <w:vertAlign w:val="superscript"/>
              </w:rPr>
              <w:t>(адрес работодателя, индекс, фамилия, имя, отчество руководителя, телефон, факс, адрес электронной почты)</w:t>
            </w:r>
            <w:proofErr w:type="gramEnd"/>
          </w:p>
        </w:tc>
      </w:tr>
      <w:tr w:rsidR="00781CD6" w:rsidRPr="00A655FE" w:rsidTr="00781CD6">
        <w:trPr>
          <w:jc w:val="center"/>
        </w:trPr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bookmarkStart w:id="2" w:name="header_table"/>
            <w:bookmarkEnd w:id="2"/>
            <w:r w:rsidRPr="00FB001B">
              <w:rPr>
                <w:color w:val="000000"/>
              </w:rPr>
              <w:t xml:space="preserve">ИНН </w:t>
            </w:r>
            <w:r w:rsidRPr="00FD2BA8">
              <w:rPr>
                <w:color w:val="000000"/>
              </w:rPr>
              <w:t>работодателя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 xml:space="preserve"> Код </w:t>
            </w:r>
            <w:r w:rsidRPr="00FD2BA8">
              <w:rPr>
                <w:color w:val="000000"/>
              </w:rPr>
              <w:t xml:space="preserve">работодателя </w:t>
            </w:r>
            <w:r w:rsidRPr="00FB001B">
              <w:rPr>
                <w:color w:val="000000"/>
              </w:rPr>
              <w:t>по ОКПО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органа государственной власти по ОКОГУ</w:t>
            </w:r>
          </w:p>
        </w:tc>
        <w:tc>
          <w:tcPr>
            <w:tcW w:w="2983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вида экономической де</w:t>
            </w:r>
            <w:r w:rsidRPr="00FB001B">
              <w:rPr>
                <w:color w:val="000000"/>
              </w:rPr>
              <w:t>я</w:t>
            </w:r>
            <w:r w:rsidRPr="00FB001B">
              <w:rPr>
                <w:color w:val="000000"/>
              </w:rPr>
              <w:t>тельности по ОКВЭД</w:t>
            </w:r>
          </w:p>
        </w:tc>
        <w:tc>
          <w:tcPr>
            <w:tcW w:w="2984" w:type="dxa"/>
            <w:tcBorders>
              <w:top w:val="single" w:sz="4" w:space="0" w:color="auto"/>
            </w:tcBorders>
            <w:vAlign w:val="center"/>
          </w:tcPr>
          <w:p w:rsidR="00781CD6" w:rsidRPr="00FB001B" w:rsidRDefault="00781CD6" w:rsidP="00781CD6">
            <w:pPr>
              <w:jc w:val="center"/>
              <w:rPr>
                <w:color w:val="000000"/>
              </w:rPr>
            </w:pPr>
            <w:r w:rsidRPr="00FB001B">
              <w:rPr>
                <w:color w:val="000000"/>
              </w:rPr>
              <w:t>Код территории по ОКАТО</w:t>
            </w:r>
          </w:p>
        </w:tc>
      </w:tr>
      <w:tr w:rsidR="00781CD6" w:rsidRPr="00A655FE" w:rsidTr="00781CD6">
        <w:trPr>
          <w:jc w:val="center"/>
        </w:trPr>
        <w:tc>
          <w:tcPr>
            <w:tcW w:w="2983" w:type="dxa"/>
          </w:tcPr>
          <w:p w:rsidR="00781CD6" w:rsidRPr="00FB001B" w:rsidRDefault="00AB1BCE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3607006658</w:t>
            </w:r>
          </w:p>
        </w:tc>
        <w:tc>
          <w:tcPr>
            <w:tcW w:w="2983" w:type="dxa"/>
          </w:tcPr>
          <w:p w:rsidR="00781CD6" w:rsidRPr="00FB001B" w:rsidRDefault="00AB1BCE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09515220</w:t>
            </w:r>
          </w:p>
        </w:tc>
        <w:tc>
          <w:tcPr>
            <w:tcW w:w="2983" w:type="dxa"/>
          </w:tcPr>
          <w:p w:rsidR="00781CD6" w:rsidRPr="00FB001B" w:rsidRDefault="00AB1BCE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4210007</w:t>
            </w:r>
          </w:p>
        </w:tc>
        <w:tc>
          <w:tcPr>
            <w:tcW w:w="2983" w:type="dxa"/>
          </w:tcPr>
          <w:p w:rsidR="00781CD6" w:rsidRPr="00FB001B" w:rsidRDefault="00AB1BCE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92.31.2</w:t>
            </w:r>
          </w:p>
        </w:tc>
        <w:tc>
          <w:tcPr>
            <w:tcW w:w="2984" w:type="dxa"/>
          </w:tcPr>
          <w:p w:rsidR="00781CD6" w:rsidRPr="00FB001B" w:rsidRDefault="00AB1BCE" w:rsidP="00781C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20211808001</w:t>
            </w:r>
          </w:p>
        </w:tc>
      </w:tr>
    </w:tbl>
    <w:p w:rsidR="008302F9" w:rsidRDefault="008302F9" w:rsidP="008302F9">
      <w:pPr>
        <w:ind w:left="9639"/>
        <w:jc w:val="center"/>
      </w:pP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  <w:r w:rsidRPr="008302F9">
        <w:rPr>
          <w:sz w:val="24"/>
          <w:szCs w:val="24"/>
        </w:rPr>
        <w:t>УТВЕРЖДАЮ</w:t>
      </w:r>
    </w:p>
    <w:p w:rsidR="008302F9" w:rsidRPr="008302F9" w:rsidRDefault="008302F9" w:rsidP="008302F9">
      <w:pPr>
        <w:ind w:left="9639"/>
        <w:jc w:val="center"/>
        <w:rPr>
          <w:sz w:val="24"/>
          <w:szCs w:val="24"/>
        </w:rPr>
      </w:pPr>
      <w:r w:rsidRPr="008302F9">
        <w:rPr>
          <w:sz w:val="24"/>
          <w:szCs w:val="24"/>
        </w:rPr>
        <w:t>Председатель комиссии по проведению</w:t>
      </w:r>
      <w:r w:rsidRPr="00AB1BCE">
        <w:rPr>
          <w:sz w:val="24"/>
          <w:szCs w:val="24"/>
        </w:rPr>
        <w:br/>
      </w:r>
      <w:r w:rsidRPr="008302F9">
        <w:rPr>
          <w:sz w:val="24"/>
          <w:szCs w:val="24"/>
        </w:rPr>
        <w:t xml:space="preserve">специальной оценки условий труда </w:t>
      </w:r>
    </w:p>
    <w:p w:rsidR="008302F9" w:rsidRPr="00AB1BCE" w:rsidRDefault="00AB1BCE" w:rsidP="008302F9">
      <w:pPr>
        <w:ind w:left="9639"/>
        <w:jc w:val="center"/>
        <w:rPr>
          <w:sz w:val="24"/>
          <w:szCs w:val="24"/>
        </w:rPr>
      </w:pPr>
      <w:r w:rsidRPr="00AB1BCE">
        <w:rPr>
          <w:sz w:val="24"/>
          <w:szCs w:val="24"/>
        </w:rPr>
        <w:t>Директор МКУК «</w:t>
      </w:r>
      <w:proofErr w:type="spellStart"/>
      <w:r w:rsidRPr="00AB1BCE">
        <w:rPr>
          <w:sz w:val="24"/>
          <w:szCs w:val="24"/>
        </w:rPr>
        <w:t>Большеприваловского</w:t>
      </w:r>
      <w:proofErr w:type="spellEnd"/>
      <w:r w:rsidRPr="00AB1BCE">
        <w:rPr>
          <w:sz w:val="24"/>
          <w:szCs w:val="24"/>
        </w:rPr>
        <w:t xml:space="preserve"> СДК»</w:t>
      </w:r>
    </w:p>
    <w:p w:rsidR="008302F9" w:rsidRPr="00AB1BCE" w:rsidRDefault="008302F9" w:rsidP="008302F9">
      <w:pPr>
        <w:ind w:left="9639"/>
        <w:jc w:val="center"/>
        <w:rPr>
          <w:sz w:val="24"/>
          <w:szCs w:val="24"/>
          <w:vertAlign w:val="superscript"/>
        </w:rPr>
      </w:pPr>
      <w:r w:rsidRPr="00AB1BCE">
        <w:rPr>
          <w:sz w:val="24"/>
          <w:szCs w:val="24"/>
          <w:u w:val="single"/>
          <w:lang w:val="en-US"/>
        </w:rPr>
        <w:t> </w:t>
      </w:r>
      <w:r w:rsidRPr="00AB1BCE">
        <w:rPr>
          <w:sz w:val="24"/>
          <w:szCs w:val="24"/>
          <w:u w:val="single"/>
        </w:rPr>
        <w:t xml:space="preserve">                                                     </w:t>
      </w:r>
      <w:proofErr w:type="spellStart"/>
      <w:r w:rsidR="00AB1BCE" w:rsidRPr="00AB1BCE">
        <w:rPr>
          <w:sz w:val="24"/>
          <w:szCs w:val="24"/>
          <w:u w:val="single"/>
        </w:rPr>
        <w:t>Кавера</w:t>
      </w:r>
      <w:proofErr w:type="spellEnd"/>
      <w:r w:rsidR="00AB1BCE" w:rsidRPr="00AB1BCE">
        <w:rPr>
          <w:sz w:val="24"/>
          <w:szCs w:val="24"/>
          <w:u w:val="single"/>
        </w:rPr>
        <w:t xml:space="preserve"> С.А.</w:t>
      </w:r>
      <w:r w:rsidRPr="00AB1BCE">
        <w:rPr>
          <w:sz w:val="24"/>
          <w:szCs w:val="24"/>
          <w:u w:val="single"/>
        </w:rPr>
        <w:t xml:space="preserve"> </w:t>
      </w:r>
      <w:r w:rsidRPr="00AB1BCE">
        <w:rPr>
          <w:sz w:val="24"/>
          <w:szCs w:val="24"/>
          <w:vertAlign w:val="superscript"/>
        </w:rPr>
        <w:t xml:space="preserve">    </w:t>
      </w:r>
    </w:p>
    <w:p w:rsidR="008302F9" w:rsidRPr="008302F9" w:rsidRDefault="008302F9" w:rsidP="008302F9">
      <w:pPr>
        <w:ind w:left="9639"/>
        <w:jc w:val="center"/>
        <w:rPr>
          <w:sz w:val="24"/>
          <w:szCs w:val="24"/>
          <w:vertAlign w:val="superscript"/>
        </w:rPr>
      </w:pPr>
      <w:r w:rsidRPr="008302F9">
        <w:rPr>
          <w:sz w:val="24"/>
          <w:szCs w:val="24"/>
          <w:vertAlign w:val="superscript"/>
        </w:rPr>
        <w:t>(должность, подпись, фамилия, имя, отчество)</w:t>
      </w:r>
    </w:p>
    <w:p w:rsidR="008302F9" w:rsidRPr="008302F9" w:rsidRDefault="00AB1BCE" w:rsidP="008302F9">
      <w:pPr>
        <w:ind w:left="9639"/>
        <w:jc w:val="center"/>
        <w:rPr>
          <w:sz w:val="24"/>
          <w:szCs w:val="24"/>
        </w:rPr>
      </w:pPr>
      <w:r>
        <w:rPr>
          <w:sz w:val="24"/>
          <w:szCs w:val="24"/>
        </w:rPr>
        <w:t>«2</w:t>
      </w:r>
      <w:r w:rsidR="00F25657">
        <w:rPr>
          <w:sz w:val="24"/>
          <w:szCs w:val="24"/>
        </w:rPr>
        <w:t>5</w:t>
      </w:r>
      <w:r>
        <w:rPr>
          <w:sz w:val="24"/>
          <w:szCs w:val="24"/>
        </w:rPr>
        <w:t>» марта 2020 г.</w:t>
      </w:r>
    </w:p>
    <w:p w:rsidR="008302F9" w:rsidRDefault="008302F9" w:rsidP="008302F9">
      <w:pPr>
        <w:pStyle w:val="a6"/>
        <w:jc w:val="center"/>
      </w:pPr>
      <w:r w:rsidRPr="009D6532">
        <w:t xml:space="preserve">Перечень рабочих мест, на которых </w:t>
      </w:r>
      <w:r>
        <w:t xml:space="preserve"> будет </w:t>
      </w:r>
      <w:r w:rsidRPr="009D6532">
        <w:t>проводи</w:t>
      </w:r>
      <w:r>
        <w:t>ться</w:t>
      </w:r>
      <w:r w:rsidRPr="009D6532">
        <w:t xml:space="preserve"> специальная оценка условий труда</w:t>
      </w:r>
    </w:p>
    <w:p w:rsidR="009647F7" w:rsidRDefault="009647F7" w:rsidP="009647F7">
      <w:pPr>
        <w:jc w:val="center"/>
      </w:pPr>
    </w:p>
    <w:tbl>
      <w:tblPr>
        <w:tblW w:w="15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"/>
        <w:gridCol w:w="1134"/>
        <w:gridCol w:w="3119"/>
        <w:gridCol w:w="1730"/>
        <w:gridCol w:w="1731"/>
        <w:gridCol w:w="1730"/>
        <w:gridCol w:w="1731"/>
        <w:gridCol w:w="1730"/>
        <w:gridCol w:w="1731"/>
      </w:tblGrid>
      <w:tr w:rsidR="00AD5B35" w:rsidRPr="008302F9" w:rsidTr="00AD5B35">
        <w:trPr>
          <w:cantSplit/>
          <w:trHeight w:val="207"/>
          <w:tblHeader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8302F9" w:rsidRPr="008302F9" w:rsidRDefault="008302F9" w:rsidP="00AD5B35">
            <w:pPr>
              <w:suppressAutoHyphens/>
              <w:jc w:val="center"/>
            </w:pPr>
            <w:bookmarkStart w:id="3" w:name="main_table"/>
            <w:bookmarkEnd w:id="3"/>
            <w:r w:rsidRPr="008302F9">
              <w:t>№</w:t>
            </w:r>
          </w:p>
          <w:p w:rsidR="008302F9" w:rsidRPr="00AD5B35" w:rsidRDefault="008302F9" w:rsidP="00AD5B35">
            <w:pPr>
              <w:suppressAutoHyphens/>
              <w:jc w:val="center"/>
              <w:rPr>
                <w:lang w:val="en-US"/>
              </w:rPr>
            </w:pPr>
            <w:proofErr w:type="gramStart"/>
            <w:r w:rsidRPr="008302F9">
              <w:t>п</w:t>
            </w:r>
            <w:proofErr w:type="gramEnd"/>
            <w:r w:rsidRPr="008302F9">
              <w:t>/п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2F9" w:rsidRPr="00AD5B35" w:rsidRDefault="008302F9" w:rsidP="00AD5B35">
            <w:pPr>
              <w:suppressAutoHyphens/>
              <w:jc w:val="center"/>
              <w:rPr>
                <w:lang w:val="en-US"/>
              </w:rPr>
            </w:pPr>
            <w:r w:rsidRPr="008302F9">
              <w:t>Код</w:t>
            </w:r>
            <w:proofErr w:type="gramStart"/>
            <w:r w:rsidRPr="008302F9">
              <w:t xml:space="preserve"> (№) </w:t>
            </w:r>
            <w:proofErr w:type="gramEnd"/>
            <w:r w:rsidRPr="008302F9">
              <w:t>РМ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02F9" w:rsidRPr="008302F9" w:rsidRDefault="008302F9" w:rsidP="00AD5B35">
            <w:pPr>
              <w:suppressAutoHyphens/>
              <w:jc w:val="center"/>
            </w:pPr>
            <w:r w:rsidRPr="008302F9">
              <w:t>Наименование</w:t>
            </w:r>
            <w:r w:rsidRPr="00AD5B35">
              <w:rPr>
                <w:lang w:val="en-US"/>
              </w:rPr>
              <w:t xml:space="preserve"> РМ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302F9" w:rsidRPr="00AD5B35" w:rsidRDefault="008302F9" w:rsidP="00AD5B35">
            <w:pPr>
              <w:pStyle w:val="1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5B35">
              <w:rPr>
                <w:rFonts w:ascii="Times New Roman" w:hAnsi="Times New Roman"/>
                <w:sz w:val="20"/>
                <w:szCs w:val="20"/>
              </w:rPr>
              <w:t xml:space="preserve">Количество  работников, занятых на </w:t>
            </w:r>
            <w:proofErr w:type="gramStart"/>
            <w:r w:rsidRPr="00AD5B35">
              <w:rPr>
                <w:rFonts w:ascii="Times New Roman" w:hAnsi="Times New Roman"/>
                <w:sz w:val="20"/>
                <w:szCs w:val="20"/>
              </w:rPr>
              <w:t>данном</w:t>
            </w:r>
            <w:proofErr w:type="gramEnd"/>
            <w:r w:rsidRPr="00AD5B35">
              <w:rPr>
                <w:rFonts w:ascii="Times New Roman" w:hAnsi="Times New Roman"/>
                <w:sz w:val="20"/>
                <w:szCs w:val="20"/>
              </w:rPr>
              <w:t xml:space="preserve"> РМ (чел.)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302F9" w:rsidRPr="00AD5B35" w:rsidRDefault="008302F9" w:rsidP="00AD5B35">
            <w:pPr>
              <w:pStyle w:val="1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5B35">
              <w:rPr>
                <w:rFonts w:ascii="Times New Roman" w:hAnsi="Times New Roman"/>
                <w:sz w:val="20"/>
                <w:szCs w:val="20"/>
              </w:rPr>
              <w:t xml:space="preserve">Класс условий труда по  </w:t>
            </w:r>
            <w:proofErr w:type="gramStart"/>
            <w:r w:rsidRPr="00AD5B35">
              <w:rPr>
                <w:rFonts w:ascii="Times New Roman" w:hAnsi="Times New Roman"/>
                <w:sz w:val="20"/>
                <w:szCs w:val="20"/>
              </w:rPr>
              <w:t>предыдущей</w:t>
            </w:r>
            <w:proofErr w:type="gramEnd"/>
            <w:r w:rsidRPr="00AD5B35">
              <w:rPr>
                <w:rFonts w:ascii="Times New Roman" w:hAnsi="Times New Roman"/>
                <w:sz w:val="20"/>
                <w:szCs w:val="20"/>
              </w:rPr>
              <w:t xml:space="preserve"> АРМ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302F9" w:rsidRPr="00AD5B35" w:rsidRDefault="008302F9" w:rsidP="00AD5B35">
            <w:pPr>
              <w:pStyle w:val="1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5B35">
              <w:rPr>
                <w:rFonts w:ascii="Times New Roman" w:hAnsi="Times New Roman"/>
                <w:sz w:val="20"/>
                <w:szCs w:val="20"/>
              </w:rPr>
              <w:t>Досрочное назначение  трудовой  пенсии по старости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302F9" w:rsidRPr="00AD5B35" w:rsidRDefault="008302F9" w:rsidP="00AD5B35">
            <w:pPr>
              <w:pStyle w:val="1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5B35">
              <w:rPr>
                <w:rFonts w:ascii="Times New Roman" w:hAnsi="Times New Roman"/>
                <w:sz w:val="20"/>
                <w:szCs w:val="20"/>
              </w:rPr>
              <w:t>Сокращенная продолжительность</w:t>
            </w:r>
            <w:r w:rsidRPr="00AD5B3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D5B35">
              <w:rPr>
                <w:rFonts w:ascii="Times New Roman" w:hAnsi="Times New Roman"/>
                <w:sz w:val="20"/>
                <w:szCs w:val="20"/>
              </w:rPr>
              <w:t>рабочего времени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302F9" w:rsidRPr="00AD5B35" w:rsidRDefault="008302F9" w:rsidP="00AD5B35">
            <w:pPr>
              <w:pStyle w:val="1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5B35">
              <w:rPr>
                <w:rFonts w:ascii="Times New Roman" w:hAnsi="Times New Roman"/>
                <w:sz w:val="20"/>
                <w:szCs w:val="20"/>
              </w:rPr>
              <w:t>Дополнительный отпуск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302F9" w:rsidRPr="00AD5B35" w:rsidRDefault="008302F9" w:rsidP="00AD5B35">
            <w:pPr>
              <w:pStyle w:val="1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5B35">
              <w:rPr>
                <w:rFonts w:ascii="Times New Roman" w:hAnsi="Times New Roman"/>
                <w:sz w:val="20"/>
                <w:szCs w:val="20"/>
              </w:rPr>
              <w:t>Повышенная оплата труда</w:t>
            </w:r>
          </w:p>
        </w:tc>
      </w:tr>
      <w:tr w:rsidR="00AD5B35" w:rsidRPr="008302F9" w:rsidTr="00AD5B35">
        <w:trPr>
          <w:cantSplit/>
          <w:tblHeader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8302F9" w:rsidRPr="00AD5B35" w:rsidRDefault="008302F9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02F9" w:rsidRPr="00AD5B35" w:rsidRDefault="008302F9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8302F9" w:rsidRPr="00AD5B35" w:rsidRDefault="008302F9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3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302F9" w:rsidRPr="008302F9" w:rsidRDefault="008302F9" w:rsidP="00AD5B35">
            <w:pPr>
              <w:jc w:val="center"/>
            </w:pPr>
            <w:r w:rsidRPr="008302F9">
              <w:t>4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302F9" w:rsidRPr="008302F9" w:rsidRDefault="008302F9" w:rsidP="00AD5B35">
            <w:pPr>
              <w:jc w:val="center"/>
            </w:pPr>
            <w:r w:rsidRPr="008302F9">
              <w:t>5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302F9" w:rsidRPr="008302F9" w:rsidRDefault="008302F9" w:rsidP="00AD5B35">
            <w:pPr>
              <w:jc w:val="center"/>
            </w:pPr>
            <w:r w:rsidRPr="008302F9">
              <w:t>6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302F9" w:rsidRPr="008302F9" w:rsidRDefault="008302F9" w:rsidP="00AD5B35">
            <w:pPr>
              <w:jc w:val="center"/>
            </w:pPr>
            <w:r w:rsidRPr="008302F9">
              <w:t>7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8302F9" w:rsidRPr="008302F9" w:rsidRDefault="008302F9" w:rsidP="00AD5B35">
            <w:pPr>
              <w:jc w:val="center"/>
            </w:pPr>
            <w:r w:rsidRPr="008302F9">
              <w:t>8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8302F9" w:rsidRPr="008302F9" w:rsidRDefault="008302F9" w:rsidP="00AD5B35">
            <w:pPr>
              <w:jc w:val="center"/>
            </w:pPr>
            <w:r w:rsidRPr="008302F9">
              <w:t>9</w:t>
            </w:r>
          </w:p>
        </w:tc>
      </w:tr>
      <w:tr w:rsidR="00AD5B35" w:rsidRPr="008302F9" w:rsidTr="00AD5B35">
        <w:trPr>
          <w:cantSplit/>
          <w:tblHeader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AD5B35">
              <w:rPr>
                <w:b/>
                <w:i/>
                <w:lang w:val="en-US"/>
              </w:rPr>
              <w:t>Отсутствует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</w:p>
        </w:tc>
        <w:tc>
          <w:tcPr>
            <w:tcW w:w="1730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</w:p>
        </w:tc>
      </w:tr>
      <w:tr w:rsidR="00AD5B35" w:rsidRPr="008302F9" w:rsidTr="00AD5B35">
        <w:trPr>
          <w:cantSplit/>
          <w:tblHeader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Директор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  <w:r>
              <w:t>1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Pr="008302F9" w:rsidRDefault="00AB1BCE" w:rsidP="00AD5B35">
            <w:pPr>
              <w:jc w:val="center"/>
            </w:pPr>
            <w:r>
              <w:t>Нет</w:t>
            </w:r>
          </w:p>
        </w:tc>
      </w:tr>
      <w:tr w:rsidR="00AD5B35" w:rsidRPr="008302F9" w:rsidTr="00AD5B35">
        <w:trPr>
          <w:cantSplit/>
          <w:tblHeader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proofErr w:type="spellStart"/>
            <w:r w:rsidRPr="00AD5B35">
              <w:rPr>
                <w:lang w:val="en-US"/>
              </w:rPr>
              <w:t>Специалист</w:t>
            </w:r>
            <w:proofErr w:type="spellEnd"/>
            <w:r w:rsidRPr="00AD5B35">
              <w:rPr>
                <w:lang w:val="en-US"/>
              </w:rPr>
              <w:t xml:space="preserve"> </w:t>
            </w:r>
            <w:proofErr w:type="spellStart"/>
            <w:r w:rsidRPr="00AD5B35">
              <w:rPr>
                <w:lang w:val="en-US"/>
              </w:rPr>
              <w:t>по</w:t>
            </w:r>
            <w:proofErr w:type="spellEnd"/>
            <w:r w:rsidRPr="00AD5B35">
              <w:rPr>
                <w:lang w:val="en-US"/>
              </w:rPr>
              <w:t xml:space="preserve"> </w:t>
            </w:r>
            <w:proofErr w:type="spellStart"/>
            <w:r w:rsidRPr="00AD5B35">
              <w:rPr>
                <w:lang w:val="en-US"/>
              </w:rPr>
              <w:t>хоровому</w:t>
            </w:r>
            <w:proofErr w:type="spellEnd"/>
            <w:r w:rsidRPr="00AD5B35">
              <w:rPr>
                <w:lang w:val="en-US"/>
              </w:rPr>
              <w:t xml:space="preserve"> </w:t>
            </w:r>
            <w:proofErr w:type="spellStart"/>
            <w:r w:rsidRPr="00AD5B35">
              <w:rPr>
                <w:lang w:val="en-US"/>
              </w:rPr>
              <w:t>пению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1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</w:tr>
      <w:tr w:rsidR="00AD5B35" w:rsidRPr="008302F9" w:rsidTr="00AD5B35">
        <w:trPr>
          <w:cantSplit/>
          <w:tblHeader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proofErr w:type="spellStart"/>
            <w:r w:rsidRPr="00AD5B35">
              <w:rPr>
                <w:lang w:val="en-US"/>
              </w:rPr>
              <w:t>Руководитель</w:t>
            </w:r>
            <w:proofErr w:type="spellEnd"/>
            <w:r w:rsidRPr="00AD5B35">
              <w:rPr>
                <w:lang w:val="en-US"/>
              </w:rPr>
              <w:t xml:space="preserve"> </w:t>
            </w:r>
            <w:proofErr w:type="spellStart"/>
            <w:r w:rsidRPr="00AD5B35">
              <w:rPr>
                <w:lang w:val="en-US"/>
              </w:rPr>
              <w:t>кружка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1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</w:tr>
      <w:tr w:rsidR="00AD5B35" w:rsidRPr="008302F9" w:rsidTr="00AD5B35">
        <w:trPr>
          <w:cantSplit/>
          <w:tblHeader/>
          <w:jc w:val="center"/>
        </w:trPr>
        <w:tc>
          <w:tcPr>
            <w:tcW w:w="508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r w:rsidRPr="00AD5B35">
              <w:rPr>
                <w:lang w:val="en-US"/>
              </w:rPr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B1BCE" w:rsidRPr="00AD5B35" w:rsidRDefault="00AB1BCE" w:rsidP="00AD5B35">
            <w:pPr>
              <w:jc w:val="center"/>
              <w:rPr>
                <w:lang w:val="en-US"/>
              </w:rPr>
            </w:pPr>
            <w:proofErr w:type="spellStart"/>
            <w:r w:rsidRPr="00AD5B35">
              <w:rPr>
                <w:lang w:val="en-US"/>
              </w:rPr>
              <w:t>Библиотекарь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1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AB1BCE" w:rsidRDefault="00AB1BCE" w:rsidP="00AD5B35">
            <w:pPr>
              <w:jc w:val="center"/>
            </w:pPr>
            <w:r>
              <w:t>Нет</w:t>
            </w:r>
          </w:p>
        </w:tc>
      </w:tr>
    </w:tbl>
    <w:p w:rsidR="008217A0" w:rsidRPr="00AB1BCE" w:rsidRDefault="008217A0" w:rsidP="008217A0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8217A0" w:rsidRPr="004E51DC" w:rsidTr="00AB1BC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8217A0" w:rsidRPr="004E51DC" w:rsidRDefault="00AB1BCE" w:rsidP="008217A0">
            <w:pPr>
              <w:pStyle w:val="a8"/>
            </w:pPr>
            <w:r>
              <w:t>Библиотекарь</w:t>
            </w:r>
          </w:p>
        </w:tc>
        <w:tc>
          <w:tcPr>
            <w:tcW w:w="283" w:type="dxa"/>
            <w:vAlign w:val="bottom"/>
          </w:tcPr>
          <w:p w:rsidR="008217A0" w:rsidRPr="004E51DC" w:rsidRDefault="008217A0" w:rsidP="008217A0">
            <w:pPr>
              <w:pStyle w:val="a8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8217A0" w:rsidRPr="004E51DC" w:rsidRDefault="00AB1BCE" w:rsidP="008217A0">
            <w:pPr>
              <w:pStyle w:val="a8"/>
            </w:pPr>
            <w:r>
              <w:t>Дочкина О.А.</w:t>
            </w:r>
          </w:p>
        </w:tc>
        <w:tc>
          <w:tcPr>
            <w:tcW w:w="284" w:type="dxa"/>
            <w:vAlign w:val="bottom"/>
          </w:tcPr>
          <w:p w:rsidR="008217A0" w:rsidRPr="004E51DC" w:rsidRDefault="008217A0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8217A0" w:rsidRPr="004E51DC" w:rsidRDefault="00AB1BCE" w:rsidP="00F25657">
            <w:pPr>
              <w:pStyle w:val="a8"/>
            </w:pPr>
            <w:r>
              <w:t>2</w:t>
            </w:r>
            <w:r w:rsidR="00F25657">
              <w:t>5</w:t>
            </w:r>
            <w:r>
              <w:t>.03.2020 г.</w:t>
            </w:r>
          </w:p>
        </w:tc>
      </w:tr>
      <w:tr w:rsidR="008217A0" w:rsidRPr="000905BE" w:rsidTr="00AB1BC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8217A0" w:rsidRPr="000905BE" w:rsidRDefault="00AB1BCE" w:rsidP="008217A0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8217A0" w:rsidRPr="000905BE" w:rsidRDefault="008217A0" w:rsidP="008217A0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B1BCE" w:rsidRPr="00AB1BCE" w:rsidTr="00AB1BCE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1BCE" w:rsidRPr="00AB1BCE" w:rsidRDefault="00AB1BCE" w:rsidP="008217A0">
            <w:pPr>
              <w:pStyle w:val="a8"/>
            </w:pPr>
            <w:r>
              <w:t>Специалист по хоровому пению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B1BCE" w:rsidRPr="00AB1BCE" w:rsidRDefault="00AB1BCE" w:rsidP="008217A0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1BCE" w:rsidRPr="00AB1BCE" w:rsidRDefault="00AB1BCE" w:rsidP="008217A0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B1BCE" w:rsidRPr="00AB1BCE" w:rsidRDefault="00AB1BCE" w:rsidP="008217A0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1BCE" w:rsidRPr="00AB1BCE" w:rsidRDefault="00AB1BCE" w:rsidP="008217A0">
            <w:pPr>
              <w:pStyle w:val="a8"/>
            </w:pPr>
            <w:r>
              <w:t>Десятова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B1BCE" w:rsidRPr="00AB1BCE" w:rsidRDefault="00AB1BCE" w:rsidP="008217A0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1BCE" w:rsidRPr="00AB1BCE" w:rsidRDefault="00F25657" w:rsidP="008217A0">
            <w:pPr>
              <w:pStyle w:val="a8"/>
            </w:pPr>
            <w:r>
              <w:t>25</w:t>
            </w:r>
            <w:bookmarkStart w:id="6" w:name="_GoBack"/>
            <w:bookmarkEnd w:id="6"/>
            <w:r w:rsidR="00AB1BCE">
              <w:t>.03.2020 г.</w:t>
            </w:r>
          </w:p>
        </w:tc>
      </w:tr>
      <w:tr w:rsidR="00AB1BCE" w:rsidRPr="00AB1BCE" w:rsidTr="00AB1BCE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B1BCE" w:rsidRPr="00AB1BCE" w:rsidRDefault="00AB1BCE" w:rsidP="008217A0">
            <w:pPr>
              <w:pStyle w:val="a8"/>
              <w:rPr>
                <w:vertAlign w:val="superscript"/>
              </w:rPr>
            </w:pPr>
            <w:r w:rsidRPr="00AB1BC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B1BCE" w:rsidRPr="00AB1BCE" w:rsidRDefault="00AB1BC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B1BCE" w:rsidRPr="00AB1BCE" w:rsidRDefault="00AB1BCE" w:rsidP="008217A0">
            <w:pPr>
              <w:pStyle w:val="a8"/>
              <w:rPr>
                <w:vertAlign w:val="superscript"/>
              </w:rPr>
            </w:pPr>
            <w:r w:rsidRPr="00AB1BC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B1BCE" w:rsidRPr="00AB1BCE" w:rsidRDefault="00AB1BC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B1BCE" w:rsidRPr="00AB1BCE" w:rsidRDefault="00AB1BCE" w:rsidP="008217A0">
            <w:pPr>
              <w:pStyle w:val="a8"/>
              <w:rPr>
                <w:vertAlign w:val="superscript"/>
              </w:rPr>
            </w:pPr>
            <w:r w:rsidRPr="00AB1BCE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B1BCE" w:rsidRPr="00AB1BCE" w:rsidRDefault="00AB1BCE" w:rsidP="008217A0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B1BCE" w:rsidRPr="00AB1BCE" w:rsidRDefault="00AB1BCE" w:rsidP="008217A0">
            <w:pPr>
              <w:pStyle w:val="a8"/>
              <w:rPr>
                <w:vertAlign w:val="superscript"/>
              </w:rPr>
            </w:pPr>
            <w:r w:rsidRPr="00AB1BCE">
              <w:rPr>
                <w:vertAlign w:val="superscript"/>
              </w:rPr>
              <w:t>(дата)</w:t>
            </w:r>
          </w:p>
        </w:tc>
      </w:tr>
    </w:tbl>
    <w:p w:rsidR="008217A0" w:rsidRDefault="008217A0" w:rsidP="008217A0">
      <w:pPr>
        <w:rPr>
          <w:lang w:val="en-US"/>
        </w:rPr>
      </w:pPr>
    </w:p>
    <w:sectPr w:rsidR="008217A0" w:rsidSect="003818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99" w:right="63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248" w:rsidRDefault="005B1248" w:rsidP="00AB1BCE">
      <w:r>
        <w:separator/>
      </w:r>
    </w:p>
  </w:endnote>
  <w:endnote w:type="continuationSeparator" w:id="0">
    <w:p w:rsidR="005B1248" w:rsidRDefault="005B1248" w:rsidP="00AB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BCE" w:rsidRDefault="00AB1BC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BCE" w:rsidRDefault="00AB1BCE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BCE" w:rsidRDefault="00AB1BC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248" w:rsidRDefault="005B1248" w:rsidP="00AB1BCE">
      <w:r>
        <w:separator/>
      </w:r>
    </w:p>
  </w:footnote>
  <w:footnote w:type="continuationSeparator" w:id="0">
    <w:p w:rsidR="005B1248" w:rsidRDefault="005B1248" w:rsidP="00AB1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BCE" w:rsidRDefault="00AB1BC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BCE" w:rsidRDefault="00AB1BC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BCE" w:rsidRDefault="00AB1BC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izm_date" w:val="13.08.2014"/>
    <w:docVar w:name="obj" w:val=" --- "/>
    <w:docVar w:name="pred_dolg" w:val="Директор МКУК «Большеприваловского СДК»"/>
    <w:docVar w:name="pred_fio" w:val="Кавера С.А."/>
    <w:docVar w:name="predsed" w:val="   "/>
  </w:docVars>
  <w:rsids>
    <w:rsidRoot w:val="00AB1BCE"/>
    <w:rsid w:val="000C5130"/>
    <w:rsid w:val="00181138"/>
    <w:rsid w:val="001A7AC3"/>
    <w:rsid w:val="001C2065"/>
    <w:rsid w:val="00237B32"/>
    <w:rsid w:val="002871DB"/>
    <w:rsid w:val="002C45ED"/>
    <w:rsid w:val="002E6098"/>
    <w:rsid w:val="003031C4"/>
    <w:rsid w:val="00381842"/>
    <w:rsid w:val="003A1C01"/>
    <w:rsid w:val="003B1A59"/>
    <w:rsid w:val="00444606"/>
    <w:rsid w:val="00495D50"/>
    <w:rsid w:val="004A7BA6"/>
    <w:rsid w:val="004B7161"/>
    <w:rsid w:val="00536770"/>
    <w:rsid w:val="00547088"/>
    <w:rsid w:val="005567D6"/>
    <w:rsid w:val="005B1248"/>
    <w:rsid w:val="00607548"/>
    <w:rsid w:val="0065289A"/>
    <w:rsid w:val="0067226F"/>
    <w:rsid w:val="0077687B"/>
    <w:rsid w:val="00781CD6"/>
    <w:rsid w:val="008217A0"/>
    <w:rsid w:val="008302F9"/>
    <w:rsid w:val="009647F7"/>
    <w:rsid w:val="00A026A4"/>
    <w:rsid w:val="00A146D5"/>
    <w:rsid w:val="00AB1BCE"/>
    <w:rsid w:val="00AD5B35"/>
    <w:rsid w:val="00AF1B4F"/>
    <w:rsid w:val="00BC1C0D"/>
    <w:rsid w:val="00C04DFE"/>
    <w:rsid w:val="00C93056"/>
    <w:rsid w:val="00CA2E96"/>
    <w:rsid w:val="00CF5F52"/>
    <w:rsid w:val="00D6128A"/>
    <w:rsid w:val="00DA01D9"/>
    <w:rsid w:val="00EB7BDE"/>
    <w:rsid w:val="00EC5373"/>
    <w:rsid w:val="00F25657"/>
    <w:rsid w:val="00FB6B75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FB6B7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1">
    <w:name w:val="Без интервала1"/>
    <w:rsid w:val="008302F9"/>
    <w:rPr>
      <w:rFonts w:ascii="Calibri" w:hAnsi="Calibri"/>
      <w:sz w:val="22"/>
      <w:szCs w:val="22"/>
      <w:lang w:eastAsia="en-US"/>
    </w:rPr>
  </w:style>
  <w:style w:type="paragraph" w:customStyle="1" w:styleId="a6">
    <w:name w:val="Раздел"/>
    <w:basedOn w:val="a"/>
    <w:link w:val="a7"/>
    <w:rsid w:val="008302F9"/>
    <w:pPr>
      <w:spacing w:before="60"/>
    </w:pPr>
    <w:rPr>
      <w:rFonts w:eastAsia="Calibri"/>
      <w:b/>
      <w:color w:val="000000"/>
      <w:sz w:val="24"/>
      <w:szCs w:val="24"/>
    </w:rPr>
  </w:style>
  <w:style w:type="character" w:customStyle="1" w:styleId="a7">
    <w:name w:val="Раздел Знак"/>
    <w:link w:val="a6"/>
    <w:locked/>
    <w:rsid w:val="008302F9"/>
    <w:rPr>
      <w:rFonts w:eastAsia="Calibri"/>
      <w:b/>
      <w:color w:val="000000"/>
      <w:sz w:val="24"/>
      <w:szCs w:val="24"/>
      <w:lang w:val="ru-RU" w:eastAsia="ru-RU" w:bidi="ar-SA"/>
    </w:rPr>
  </w:style>
  <w:style w:type="paragraph" w:customStyle="1" w:styleId="ConsPlusNonformat">
    <w:name w:val="ConsPlusNonformat"/>
    <w:rsid w:val="008217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8">
    <w:name w:val="Табличный"/>
    <w:basedOn w:val="a"/>
    <w:rsid w:val="008217A0"/>
    <w:pPr>
      <w:jc w:val="center"/>
    </w:pPr>
  </w:style>
  <w:style w:type="paragraph" w:styleId="a9">
    <w:name w:val="header"/>
    <w:basedOn w:val="a"/>
    <w:link w:val="aa"/>
    <w:rsid w:val="00AB1BC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B1BCE"/>
  </w:style>
  <w:style w:type="paragraph" w:styleId="ab">
    <w:name w:val="footer"/>
    <w:basedOn w:val="a"/>
    <w:link w:val="ac"/>
    <w:rsid w:val="00AB1BC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B1BCE"/>
  </w:style>
  <w:style w:type="paragraph" w:styleId="ad">
    <w:name w:val="Balloon Text"/>
    <w:basedOn w:val="a"/>
    <w:link w:val="ae"/>
    <w:rsid w:val="00F2565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256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sign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sv_docs_sign_date</Template>
  <TotalTime>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проведении СОУТ</vt:lpstr>
    </vt:vector>
  </TitlesOfParts>
  <Company>att-support.ru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проведении СОУТ</dc:title>
  <dc:subject>СОУТ</dc:subject>
  <dc:creator>User</dc:creator>
  <cp:lastModifiedBy>Admin</cp:lastModifiedBy>
  <cp:revision>2</cp:revision>
  <cp:lastPrinted>2020-06-16T06:22:00Z</cp:lastPrinted>
  <dcterms:created xsi:type="dcterms:W3CDTF">2020-06-15T20:23:00Z</dcterms:created>
  <dcterms:modified xsi:type="dcterms:W3CDTF">2020-06-16T06:22:00Z</dcterms:modified>
</cp:coreProperties>
</file>